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37411" w14:textId="77777777" w:rsidR="003B5CB6" w:rsidRDefault="003B5CB6" w:rsidP="003B5CB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PACY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2A48715D" w14:textId="77777777" w:rsidR="003B5CB6" w:rsidRPr="00217323" w:rsidRDefault="003B5CB6" w:rsidP="003B5CB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Berkshire.</w:t>
      </w:r>
    </w:p>
    <w:p w14:paraId="3831D7AD" w14:textId="77777777" w:rsidR="003B5CB6" w:rsidRDefault="003B5CB6" w:rsidP="003B5CB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B2BC7FC" w14:textId="77777777" w:rsidR="003B5CB6" w:rsidRDefault="003B5CB6" w:rsidP="003B5CB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9A3FAF9" w14:textId="77777777" w:rsidR="003B5CB6" w:rsidRDefault="003B5CB6" w:rsidP="003B5CB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May1405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Egryth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joint </w:t>
      </w:r>
      <w:proofErr w:type="spellStart"/>
      <w:r>
        <w:rPr>
          <w:rFonts w:ascii="Times New Roman" w:hAnsi="Times New Roman" w:cs="Times New Roman"/>
          <w:sz w:val="24"/>
          <w:szCs w:val="24"/>
        </w:rPr>
        <w:t>mainpernors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Cokerell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72DFCFA3" w14:textId="77777777" w:rsidR="003B5CB6" w:rsidRDefault="003B5CB6" w:rsidP="003B5CB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Darnall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when they were granted the subsidy and alnage of</w:t>
      </w:r>
    </w:p>
    <w:p w14:paraId="0F2D8E5D" w14:textId="77777777" w:rsidR="003B5CB6" w:rsidRDefault="003B5CB6" w:rsidP="003B5CB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cloths for sale in Berkshire.     (C.F.R. 1399-1405 p.277)</w:t>
      </w:r>
    </w:p>
    <w:p w14:paraId="61BB39DC" w14:textId="77777777" w:rsidR="003B5CB6" w:rsidRDefault="003B5CB6" w:rsidP="003B5CB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6A78FFA" w14:textId="77777777" w:rsidR="003B5CB6" w:rsidRDefault="003B5CB6" w:rsidP="003B5CB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54B489B" w14:textId="77777777" w:rsidR="003B5CB6" w:rsidRDefault="003B5CB6" w:rsidP="003B5CB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2021</w:t>
      </w:r>
    </w:p>
    <w:p w14:paraId="40AB04B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813A4" w14:textId="77777777" w:rsidR="003B5CB6" w:rsidRDefault="003B5CB6" w:rsidP="009139A6">
      <w:r>
        <w:separator/>
      </w:r>
    </w:p>
  </w:endnote>
  <w:endnote w:type="continuationSeparator" w:id="0">
    <w:p w14:paraId="0E121B3E" w14:textId="77777777" w:rsidR="003B5CB6" w:rsidRDefault="003B5CB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C670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F72F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EA4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008E3" w14:textId="77777777" w:rsidR="003B5CB6" w:rsidRDefault="003B5CB6" w:rsidP="009139A6">
      <w:r>
        <w:separator/>
      </w:r>
    </w:p>
  </w:footnote>
  <w:footnote w:type="continuationSeparator" w:id="0">
    <w:p w14:paraId="14AFE452" w14:textId="77777777" w:rsidR="003B5CB6" w:rsidRDefault="003B5CB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301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E09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CEC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CB6"/>
    <w:rsid w:val="000666E0"/>
    <w:rsid w:val="002510B7"/>
    <w:rsid w:val="003B5CB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3699"/>
  <w15:chartTrackingRefBased/>
  <w15:docId w15:val="{CD768617-5881-4190-8647-3FF6BC5E6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2021-07-26T11:38:00Z</dcterms:created>
  <dcterms:modified xsi:type="dcterms:W3CDTF">2021-07-26T11:39:00Z</dcterms:modified>
</cp:coreProperties>
</file>